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e20db42" w14:textId="e20db42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D31729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31729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317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72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72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72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72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3FFFB-4694-4C9D-B979-EAAF20B91B2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Sonja Šoštar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